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78D3" w:rsidRPr="002F5952" w:rsidRDefault="009E78D3" w:rsidP="002F5952">
      <w:pPr>
        <w:pStyle w:val="NoSpacing"/>
        <w:rPr>
          <w:rFonts w:ascii="Comic Sans MS" w:hAnsi="Comic Sans MS"/>
          <w:sz w:val="20"/>
          <w:szCs w:val="20"/>
        </w:rPr>
      </w:pPr>
      <w:r w:rsidRPr="002F5952">
        <w:rPr>
          <w:rFonts w:ascii="Comic Sans MS" w:hAnsi="Comic Sans MS"/>
          <w:sz w:val="20"/>
          <w:szCs w:val="20"/>
        </w:rPr>
        <w:t>Okulun Adı</w:t>
      </w:r>
      <w:r w:rsidRPr="002F5952">
        <w:rPr>
          <w:rFonts w:ascii="Comic Sans MS" w:hAnsi="Comic Sans MS"/>
          <w:sz w:val="20"/>
          <w:szCs w:val="20"/>
        </w:rPr>
        <w:tab/>
        <w:t xml:space="preserve">   :</w:t>
      </w:r>
    </w:p>
    <w:p w:rsidR="009E78D3" w:rsidRPr="002F5952" w:rsidRDefault="009E78D3" w:rsidP="002F5952">
      <w:pPr>
        <w:pStyle w:val="NoSpacing"/>
        <w:rPr>
          <w:rFonts w:ascii="Comic Sans MS" w:hAnsi="Comic Sans MS"/>
          <w:sz w:val="20"/>
          <w:szCs w:val="20"/>
        </w:rPr>
      </w:pPr>
      <w:r w:rsidRPr="002F5952">
        <w:rPr>
          <w:rFonts w:ascii="Comic Sans MS" w:hAnsi="Comic Sans MS"/>
          <w:sz w:val="20"/>
          <w:szCs w:val="20"/>
        </w:rPr>
        <w:t>Ta</w:t>
      </w:r>
      <w:r>
        <w:rPr>
          <w:rFonts w:ascii="Comic Sans MS" w:hAnsi="Comic Sans MS"/>
          <w:sz w:val="20"/>
          <w:szCs w:val="20"/>
        </w:rPr>
        <w:t>rih</w:t>
      </w:r>
      <w:r>
        <w:rPr>
          <w:rFonts w:ascii="Comic Sans MS" w:hAnsi="Comic Sans MS"/>
          <w:sz w:val="20"/>
          <w:szCs w:val="20"/>
        </w:rPr>
        <w:tab/>
        <w:t xml:space="preserve">               :  04.10.2016</w:t>
      </w:r>
    </w:p>
    <w:p w:rsidR="009E78D3" w:rsidRDefault="009E78D3" w:rsidP="002F5952">
      <w:pPr>
        <w:pStyle w:val="NoSpacing"/>
        <w:rPr>
          <w:rFonts w:ascii="Comic Sans MS" w:hAnsi="Comic Sans MS"/>
          <w:sz w:val="20"/>
          <w:szCs w:val="20"/>
        </w:rPr>
      </w:pPr>
      <w:r w:rsidRPr="002F5952">
        <w:rPr>
          <w:rFonts w:ascii="Comic Sans MS" w:hAnsi="Comic Sans MS"/>
          <w:sz w:val="20"/>
          <w:szCs w:val="20"/>
        </w:rPr>
        <w:t>Yaş Grubu (Ay)   :  48-66</w:t>
      </w:r>
    </w:p>
    <w:p w:rsidR="009E78D3" w:rsidRPr="002F5952" w:rsidRDefault="009E78D3" w:rsidP="002F5952">
      <w:pPr>
        <w:pStyle w:val="NoSpacing"/>
        <w:rPr>
          <w:rFonts w:ascii="Comic Sans MS" w:hAnsi="Comic Sans MS"/>
          <w:sz w:val="20"/>
          <w:szCs w:val="20"/>
        </w:rPr>
      </w:pPr>
      <w:r>
        <w:rPr>
          <w:rFonts w:ascii="Comic Sans MS" w:hAnsi="Comic Sans MS"/>
          <w:sz w:val="20"/>
          <w:szCs w:val="20"/>
        </w:rPr>
        <w:t>Öğretmenin adı   :</w:t>
      </w:r>
    </w:p>
    <w:p w:rsidR="009E78D3" w:rsidRPr="002F5952" w:rsidRDefault="009E78D3" w:rsidP="002F5952">
      <w:pPr>
        <w:pStyle w:val="NoSpacing"/>
        <w:jc w:val="center"/>
        <w:rPr>
          <w:rFonts w:ascii="Comic Sans MS" w:hAnsi="Comic Sans MS"/>
          <w:sz w:val="20"/>
          <w:szCs w:val="20"/>
        </w:rPr>
      </w:pPr>
      <w:r w:rsidRPr="002F5952">
        <w:rPr>
          <w:rFonts w:ascii="Comic Sans MS" w:hAnsi="Comic Sans MS"/>
          <w:sz w:val="20"/>
          <w:szCs w:val="20"/>
        </w:rPr>
        <w:t>EĞİTİM AKIŞI</w:t>
      </w:r>
    </w:p>
    <w:p w:rsidR="009E78D3" w:rsidRPr="002F5952" w:rsidRDefault="009E78D3" w:rsidP="002F5952">
      <w:pPr>
        <w:pStyle w:val="NoSpacing"/>
        <w:jc w:val="both"/>
        <w:rPr>
          <w:rFonts w:ascii="Comic Sans MS" w:hAnsi="Comic Sans MS"/>
          <w:sz w:val="20"/>
          <w:szCs w:val="20"/>
        </w:rPr>
      </w:pPr>
      <w:r w:rsidRPr="002F5952">
        <w:rPr>
          <w:rFonts w:ascii="Comic Sans MS" w:hAnsi="Comic Sans MS"/>
          <w:sz w:val="20"/>
          <w:szCs w:val="20"/>
        </w:rPr>
        <w:t>Güne Başlama Zamanı</w:t>
      </w:r>
    </w:p>
    <w:p w:rsidR="009E78D3" w:rsidRPr="002F5952" w:rsidRDefault="009E78D3" w:rsidP="002F5952">
      <w:pPr>
        <w:pStyle w:val="NoSpacing"/>
        <w:jc w:val="both"/>
        <w:rPr>
          <w:rFonts w:ascii="Comic Sans MS" w:hAnsi="Comic Sans MS"/>
          <w:sz w:val="20"/>
          <w:szCs w:val="20"/>
        </w:rPr>
      </w:pPr>
      <w:r w:rsidRPr="002F5952">
        <w:rPr>
          <w:rFonts w:ascii="Comic Sans MS" w:hAnsi="Comic Sans MS"/>
          <w:sz w:val="20"/>
          <w:szCs w:val="20"/>
        </w:rPr>
        <w:t>Çocuklar gelmeden önce çeşitli hayvan resimlerinden oluşan bir pano hazırlanır. Karşılanan çocuklara ilk olarak hangi öğrenme merkezinde oynamak istedikleri sorulur. Öğrenciler seçtikleri merkezlerde serbest oyunlar oynarlar.</w:t>
      </w:r>
    </w:p>
    <w:p w:rsidR="009E78D3" w:rsidRPr="002F5952" w:rsidRDefault="009E78D3" w:rsidP="002F5952">
      <w:pPr>
        <w:pStyle w:val="NoSpacing"/>
        <w:jc w:val="both"/>
        <w:rPr>
          <w:rFonts w:ascii="Comic Sans MS" w:hAnsi="Comic Sans MS"/>
          <w:sz w:val="20"/>
          <w:szCs w:val="20"/>
        </w:rPr>
      </w:pPr>
      <w:r w:rsidRPr="002F5952">
        <w:rPr>
          <w:rFonts w:ascii="Comic Sans MS" w:hAnsi="Comic Sans MS"/>
          <w:sz w:val="20"/>
          <w:szCs w:val="20"/>
        </w:rPr>
        <w:t>Oyun Zamanı</w:t>
      </w:r>
    </w:p>
    <w:p w:rsidR="009E78D3" w:rsidRPr="002F5952" w:rsidRDefault="009E78D3" w:rsidP="002F5952">
      <w:pPr>
        <w:pStyle w:val="NoSpacing"/>
        <w:jc w:val="both"/>
        <w:rPr>
          <w:rFonts w:ascii="Comic Sans MS" w:hAnsi="Comic Sans MS"/>
          <w:sz w:val="20"/>
          <w:szCs w:val="20"/>
        </w:rPr>
      </w:pPr>
      <w:r w:rsidRPr="002F5952">
        <w:rPr>
          <w:rFonts w:ascii="Comic Sans MS" w:hAnsi="Comic Sans MS"/>
          <w:sz w:val="20"/>
          <w:szCs w:val="20"/>
        </w:rPr>
        <w:t>Oyun esnasında, çocukların yanına gidilerek panodaki hayvanlar gösterilir ve onlar hakkında sorular sorulur. Sınıfı toplayalım tekerlemesi ile  "bizler çalışkan çocuklarız, koşar oynar zıplarız, etkinliğimiz bitince, sınıfımızı toplarız ‘’denilerek, gerekli hazırlıklar yapılır diğer etkinliğe geçilir. Tuvalet ve temizlik ihtiyacı için lavabolara geçilir. Ellerin nasıl yıkanması gerektiği gösterilir. Sıra ile eller yıkanarak kahvaltıya geçilir.</w:t>
      </w:r>
    </w:p>
    <w:p w:rsidR="009E78D3" w:rsidRPr="002F5952" w:rsidRDefault="009E78D3" w:rsidP="002F5952">
      <w:pPr>
        <w:pStyle w:val="NoSpacing"/>
        <w:jc w:val="both"/>
        <w:rPr>
          <w:rFonts w:ascii="Comic Sans MS" w:hAnsi="Comic Sans MS"/>
          <w:b/>
          <w:sz w:val="20"/>
          <w:szCs w:val="20"/>
        </w:rPr>
      </w:pPr>
      <w:r w:rsidRPr="002F5952">
        <w:rPr>
          <w:rFonts w:ascii="Comic Sans MS" w:hAnsi="Comic Sans MS"/>
          <w:b/>
          <w:sz w:val="20"/>
          <w:szCs w:val="20"/>
        </w:rPr>
        <w:t>Kahvaltı - Temizlik</w:t>
      </w:r>
    </w:p>
    <w:p w:rsidR="009E78D3" w:rsidRPr="002F5952" w:rsidRDefault="009E78D3" w:rsidP="002F5952">
      <w:pPr>
        <w:pStyle w:val="NoSpacing"/>
        <w:rPr>
          <w:rFonts w:ascii="Comic Sans MS" w:hAnsi="Comic Sans MS"/>
          <w:sz w:val="20"/>
          <w:szCs w:val="20"/>
        </w:rPr>
      </w:pPr>
      <w:r w:rsidRPr="002F5952">
        <w:rPr>
          <w:rFonts w:ascii="Comic Sans MS" w:hAnsi="Comic Sans MS"/>
          <w:sz w:val="20"/>
          <w:szCs w:val="20"/>
        </w:rPr>
        <w:t>Etkinlik Zamanı</w:t>
      </w:r>
    </w:p>
    <w:p w:rsidR="009E78D3" w:rsidRPr="002F5952" w:rsidRDefault="009E78D3" w:rsidP="002F5952">
      <w:pPr>
        <w:pStyle w:val="NoSpacing"/>
        <w:rPr>
          <w:rFonts w:ascii="Comic Sans MS" w:hAnsi="Comic Sans MS"/>
          <w:sz w:val="20"/>
          <w:szCs w:val="20"/>
        </w:rPr>
      </w:pPr>
      <w:r w:rsidRPr="002F5952">
        <w:rPr>
          <w:rFonts w:ascii="Comic Sans MS" w:hAnsi="Comic Sans MS"/>
          <w:sz w:val="20"/>
          <w:szCs w:val="20"/>
        </w:rPr>
        <w:t>"HAYVANLARI KORUMA GÜNÜ " isimli bütünleştirilmiş Türkçe ve sanat etkinliği</w:t>
      </w:r>
    </w:p>
    <w:p w:rsidR="009E78D3" w:rsidRPr="002F5952" w:rsidRDefault="009E78D3" w:rsidP="002F5952">
      <w:pPr>
        <w:pStyle w:val="NoSpacing"/>
        <w:rPr>
          <w:rFonts w:ascii="Comic Sans MS" w:hAnsi="Comic Sans MS"/>
          <w:b/>
          <w:sz w:val="20"/>
          <w:szCs w:val="20"/>
        </w:rPr>
      </w:pPr>
      <w:r w:rsidRPr="002F5952">
        <w:rPr>
          <w:rFonts w:ascii="Comic Sans MS" w:hAnsi="Comic Sans MS"/>
          <w:b/>
          <w:sz w:val="20"/>
          <w:szCs w:val="20"/>
        </w:rPr>
        <w:t>Öğle Yemeği, Temizlik</w:t>
      </w:r>
    </w:p>
    <w:p w:rsidR="009E78D3" w:rsidRPr="002F5952" w:rsidRDefault="009E78D3" w:rsidP="002F5952">
      <w:pPr>
        <w:pStyle w:val="NoSpacing"/>
        <w:rPr>
          <w:rFonts w:ascii="Comic Sans MS" w:hAnsi="Comic Sans MS"/>
          <w:b/>
          <w:sz w:val="20"/>
          <w:szCs w:val="20"/>
        </w:rPr>
      </w:pPr>
      <w:r w:rsidRPr="002F5952">
        <w:rPr>
          <w:rFonts w:ascii="Comic Sans MS" w:hAnsi="Comic Sans MS"/>
          <w:b/>
          <w:sz w:val="20"/>
          <w:szCs w:val="20"/>
        </w:rPr>
        <w:t xml:space="preserve">Dinlenme            </w:t>
      </w:r>
    </w:p>
    <w:p w:rsidR="009E78D3" w:rsidRPr="002F5952" w:rsidRDefault="009E78D3" w:rsidP="002F5952">
      <w:pPr>
        <w:pStyle w:val="NoSpacing"/>
        <w:rPr>
          <w:rFonts w:ascii="Comic Sans MS" w:hAnsi="Comic Sans MS"/>
          <w:b/>
          <w:sz w:val="20"/>
          <w:szCs w:val="20"/>
        </w:rPr>
      </w:pPr>
      <w:r w:rsidRPr="002F5952">
        <w:rPr>
          <w:rFonts w:ascii="Comic Sans MS" w:hAnsi="Comic Sans MS"/>
          <w:b/>
          <w:sz w:val="20"/>
          <w:szCs w:val="20"/>
        </w:rPr>
        <w:t>Kahvaltı, Temizlik</w:t>
      </w:r>
    </w:p>
    <w:p w:rsidR="009E78D3" w:rsidRPr="002F5952" w:rsidRDefault="009E78D3" w:rsidP="002F5952">
      <w:pPr>
        <w:pStyle w:val="NoSpacing"/>
        <w:rPr>
          <w:rFonts w:ascii="Comic Sans MS" w:hAnsi="Comic Sans MS"/>
          <w:sz w:val="20"/>
          <w:szCs w:val="20"/>
        </w:rPr>
      </w:pPr>
      <w:r w:rsidRPr="002F5952">
        <w:rPr>
          <w:rFonts w:ascii="Comic Sans MS" w:hAnsi="Comic Sans MS"/>
          <w:sz w:val="20"/>
          <w:szCs w:val="20"/>
        </w:rPr>
        <w:t>Etkinlik Zamanı</w:t>
      </w:r>
    </w:p>
    <w:p w:rsidR="009E78D3" w:rsidRPr="002F5952" w:rsidRDefault="009E78D3" w:rsidP="002F5952">
      <w:pPr>
        <w:pStyle w:val="NoSpacing"/>
        <w:rPr>
          <w:rFonts w:ascii="Comic Sans MS" w:hAnsi="Comic Sans MS"/>
          <w:sz w:val="20"/>
          <w:szCs w:val="20"/>
        </w:rPr>
      </w:pPr>
      <w:r w:rsidRPr="002F5952">
        <w:rPr>
          <w:rFonts w:ascii="Comic Sans MS" w:hAnsi="Comic Sans MS"/>
          <w:sz w:val="20"/>
          <w:szCs w:val="20"/>
        </w:rPr>
        <w:t>" 5 FARKI BULALIM  " isimli okuma yazmaya hazırlık  etkinliği</w:t>
      </w:r>
    </w:p>
    <w:p w:rsidR="009E78D3" w:rsidRPr="002F5952" w:rsidRDefault="009E78D3" w:rsidP="002F5952">
      <w:pPr>
        <w:pStyle w:val="NoSpacing"/>
        <w:rPr>
          <w:rFonts w:ascii="Comic Sans MS" w:hAnsi="Comic Sans MS"/>
          <w:sz w:val="20"/>
          <w:szCs w:val="20"/>
        </w:rPr>
      </w:pPr>
      <w:r w:rsidRPr="002F5952">
        <w:rPr>
          <w:rFonts w:ascii="Comic Sans MS" w:hAnsi="Comic Sans MS"/>
          <w:sz w:val="20"/>
          <w:szCs w:val="20"/>
        </w:rPr>
        <w:t>Oyun Zamanı</w:t>
      </w:r>
      <w:r>
        <w:rPr>
          <w:rFonts w:ascii="Comic Sans MS" w:hAnsi="Comic Sans MS"/>
          <w:sz w:val="20"/>
          <w:szCs w:val="20"/>
        </w:rPr>
        <w:t xml:space="preserve">:    </w:t>
      </w:r>
      <w:r w:rsidRPr="002F5952">
        <w:rPr>
          <w:rFonts w:ascii="Comic Sans MS" w:hAnsi="Comic Sans MS"/>
          <w:sz w:val="20"/>
          <w:szCs w:val="20"/>
        </w:rPr>
        <w:t xml:space="preserve">Öğrenme merkezlerinde oyun. </w:t>
      </w:r>
    </w:p>
    <w:p w:rsidR="009E78D3" w:rsidRPr="002F5952" w:rsidRDefault="009E78D3" w:rsidP="002F5952">
      <w:pPr>
        <w:pStyle w:val="NoSpacing"/>
        <w:rPr>
          <w:rFonts w:ascii="Comic Sans MS" w:hAnsi="Comic Sans MS"/>
          <w:sz w:val="20"/>
          <w:szCs w:val="20"/>
        </w:rPr>
      </w:pPr>
      <w:r w:rsidRPr="002F5952">
        <w:rPr>
          <w:rFonts w:ascii="Comic Sans MS" w:hAnsi="Comic Sans MS"/>
          <w:sz w:val="20"/>
          <w:szCs w:val="20"/>
        </w:rPr>
        <w:t>Günü Değerlendirme Zamanı</w:t>
      </w:r>
    </w:p>
    <w:p w:rsidR="009E78D3" w:rsidRPr="002F5952" w:rsidRDefault="009E78D3" w:rsidP="002F5952">
      <w:pPr>
        <w:pStyle w:val="NoSpacing"/>
        <w:rPr>
          <w:rFonts w:ascii="Comic Sans MS" w:hAnsi="Comic Sans MS"/>
          <w:sz w:val="20"/>
          <w:szCs w:val="20"/>
        </w:rPr>
      </w:pPr>
      <w:r w:rsidRPr="002F5952">
        <w:rPr>
          <w:rFonts w:ascii="Comic Sans MS" w:hAnsi="Comic Sans MS"/>
          <w:sz w:val="20"/>
          <w:szCs w:val="20"/>
        </w:rPr>
        <w:t>*</w:t>
      </w:r>
    </w:p>
    <w:p w:rsidR="009E78D3" w:rsidRPr="002F5952" w:rsidRDefault="009E78D3" w:rsidP="002F5952">
      <w:pPr>
        <w:pStyle w:val="NoSpacing"/>
        <w:rPr>
          <w:rFonts w:ascii="Comic Sans MS" w:hAnsi="Comic Sans MS"/>
          <w:sz w:val="20"/>
          <w:szCs w:val="20"/>
        </w:rPr>
      </w:pPr>
      <w:r w:rsidRPr="002F5952">
        <w:rPr>
          <w:rFonts w:ascii="Comic Sans MS" w:hAnsi="Comic Sans MS"/>
          <w:sz w:val="20"/>
          <w:szCs w:val="20"/>
        </w:rPr>
        <w:t>*</w:t>
      </w:r>
    </w:p>
    <w:p w:rsidR="009E78D3" w:rsidRPr="002F5952" w:rsidRDefault="009E78D3" w:rsidP="002F5952">
      <w:pPr>
        <w:pStyle w:val="NoSpacing"/>
        <w:rPr>
          <w:rFonts w:ascii="Comic Sans MS" w:hAnsi="Comic Sans MS"/>
          <w:sz w:val="20"/>
          <w:szCs w:val="20"/>
        </w:rPr>
      </w:pPr>
      <w:r w:rsidRPr="002F5952">
        <w:rPr>
          <w:rFonts w:ascii="Comic Sans MS" w:hAnsi="Comic Sans MS"/>
          <w:sz w:val="20"/>
          <w:szCs w:val="20"/>
        </w:rPr>
        <w:t>*</w:t>
      </w:r>
    </w:p>
    <w:p w:rsidR="009E78D3" w:rsidRPr="002F5952" w:rsidRDefault="009E78D3" w:rsidP="002F5952">
      <w:pPr>
        <w:pStyle w:val="NoSpacing"/>
        <w:rPr>
          <w:rFonts w:ascii="Comic Sans MS" w:hAnsi="Comic Sans MS"/>
          <w:sz w:val="20"/>
          <w:szCs w:val="20"/>
        </w:rPr>
      </w:pPr>
      <w:r w:rsidRPr="002F5952">
        <w:rPr>
          <w:rFonts w:ascii="Comic Sans MS" w:hAnsi="Comic Sans MS"/>
          <w:sz w:val="20"/>
          <w:szCs w:val="20"/>
        </w:rPr>
        <w:t xml:space="preserve">Eve Gidiş </w:t>
      </w:r>
    </w:p>
    <w:p w:rsidR="009E78D3" w:rsidRPr="002F5952" w:rsidRDefault="009E78D3" w:rsidP="002F5952">
      <w:pPr>
        <w:pStyle w:val="NoSpacing"/>
        <w:rPr>
          <w:rFonts w:ascii="Comic Sans MS" w:hAnsi="Comic Sans MS"/>
          <w:sz w:val="20"/>
          <w:szCs w:val="20"/>
        </w:rPr>
      </w:pPr>
      <w:r w:rsidRPr="002F5952">
        <w:rPr>
          <w:rFonts w:ascii="Comic Sans MS" w:hAnsi="Comic Sans MS"/>
          <w:sz w:val="20"/>
          <w:szCs w:val="20"/>
        </w:rPr>
        <w:t>Hazırlıklar tamamlanır ve çocuklarla vedalaşıp ayrılır.</w:t>
      </w:r>
    </w:p>
    <w:p w:rsidR="009E78D3" w:rsidRPr="002F5952" w:rsidRDefault="009E78D3" w:rsidP="002F5952">
      <w:pPr>
        <w:pStyle w:val="NoSpacing"/>
        <w:rPr>
          <w:rFonts w:ascii="Comic Sans MS" w:hAnsi="Comic Sans MS"/>
          <w:sz w:val="20"/>
          <w:szCs w:val="20"/>
        </w:rPr>
      </w:pPr>
      <w:r w:rsidRPr="002F5952">
        <w:rPr>
          <w:rFonts w:ascii="Comic Sans MS" w:hAnsi="Comic Sans MS"/>
          <w:sz w:val="20"/>
          <w:szCs w:val="20"/>
        </w:rPr>
        <w:t>Genel Değerlendirme:</w:t>
      </w:r>
    </w:p>
    <w:p w:rsidR="009E78D3" w:rsidRPr="002F5952" w:rsidRDefault="009E78D3" w:rsidP="002F5952">
      <w:pPr>
        <w:pStyle w:val="NoSpacing"/>
        <w:rPr>
          <w:rFonts w:ascii="Comic Sans MS" w:hAnsi="Comic Sans MS"/>
          <w:sz w:val="20"/>
          <w:szCs w:val="20"/>
        </w:rPr>
      </w:pPr>
      <w:r w:rsidRPr="002F5952">
        <w:rPr>
          <w:rFonts w:ascii="Comic Sans MS" w:hAnsi="Comic Sans MS"/>
          <w:sz w:val="20"/>
          <w:szCs w:val="20"/>
        </w:rPr>
        <w:t>*</w:t>
      </w:r>
    </w:p>
    <w:p w:rsidR="009E78D3" w:rsidRPr="002F5952" w:rsidRDefault="009E78D3" w:rsidP="002F5952">
      <w:pPr>
        <w:pStyle w:val="NoSpacing"/>
        <w:rPr>
          <w:rFonts w:ascii="Comic Sans MS" w:hAnsi="Comic Sans MS"/>
          <w:sz w:val="20"/>
          <w:szCs w:val="20"/>
        </w:rPr>
      </w:pPr>
      <w:r w:rsidRPr="002F5952">
        <w:rPr>
          <w:rFonts w:ascii="Comic Sans MS" w:hAnsi="Comic Sans MS"/>
          <w:sz w:val="20"/>
          <w:szCs w:val="20"/>
        </w:rPr>
        <w:t>*</w:t>
      </w:r>
    </w:p>
    <w:p w:rsidR="009E78D3" w:rsidRPr="002F5952" w:rsidRDefault="009E78D3" w:rsidP="002F5952">
      <w:pPr>
        <w:pStyle w:val="NoSpacing"/>
        <w:rPr>
          <w:rFonts w:ascii="Comic Sans MS" w:hAnsi="Comic Sans MS"/>
          <w:sz w:val="20"/>
          <w:szCs w:val="20"/>
        </w:rPr>
      </w:pPr>
      <w:r w:rsidRPr="002F5952">
        <w:rPr>
          <w:rFonts w:ascii="Comic Sans MS" w:hAnsi="Comic Sans MS"/>
          <w:sz w:val="20"/>
          <w:szCs w:val="20"/>
        </w:rPr>
        <w:t>*</w:t>
      </w:r>
    </w:p>
    <w:p w:rsidR="009E78D3" w:rsidRPr="009E3B4A" w:rsidRDefault="009E78D3" w:rsidP="002F5952">
      <w:pPr>
        <w:pStyle w:val="NoSpacing"/>
        <w:rPr>
          <w:rFonts w:ascii="Comic Sans MS" w:hAnsi="Comic Sans MS"/>
          <w:b/>
          <w:sz w:val="20"/>
          <w:szCs w:val="20"/>
        </w:rPr>
      </w:pPr>
    </w:p>
    <w:p w:rsidR="009E78D3" w:rsidRPr="009E3B4A" w:rsidRDefault="009E78D3" w:rsidP="00D2047E">
      <w:pPr>
        <w:pStyle w:val="NoSpacing"/>
        <w:jc w:val="center"/>
        <w:rPr>
          <w:rFonts w:ascii="Comic Sans MS" w:hAnsi="Comic Sans MS"/>
          <w:b/>
          <w:sz w:val="20"/>
          <w:szCs w:val="20"/>
        </w:rPr>
      </w:pPr>
      <w:r w:rsidRPr="009E3B4A">
        <w:rPr>
          <w:rFonts w:ascii="Comic Sans MS" w:hAnsi="Comic Sans MS"/>
          <w:b/>
          <w:sz w:val="20"/>
          <w:szCs w:val="20"/>
        </w:rPr>
        <w:t>ETKİNL</w:t>
      </w:r>
      <w:bookmarkStart w:id="0" w:name="_GoBack"/>
      <w:bookmarkEnd w:id="0"/>
      <w:r w:rsidRPr="009E3B4A">
        <w:rPr>
          <w:rFonts w:ascii="Comic Sans MS" w:hAnsi="Comic Sans MS"/>
          <w:b/>
          <w:sz w:val="20"/>
          <w:szCs w:val="20"/>
        </w:rPr>
        <w:t>İK PLANI</w:t>
      </w:r>
    </w:p>
    <w:p w:rsidR="009E78D3" w:rsidRPr="009E3B4A" w:rsidRDefault="009E78D3" w:rsidP="00D2047E">
      <w:pPr>
        <w:pStyle w:val="NoSpacing"/>
        <w:jc w:val="center"/>
        <w:rPr>
          <w:rFonts w:ascii="Comic Sans MS" w:hAnsi="Comic Sans MS"/>
          <w:b/>
          <w:sz w:val="20"/>
          <w:szCs w:val="20"/>
        </w:rPr>
      </w:pPr>
      <w:r w:rsidRPr="009E3B4A">
        <w:rPr>
          <w:rFonts w:ascii="Comic Sans MS" w:hAnsi="Comic Sans MS"/>
          <w:b/>
          <w:sz w:val="20"/>
          <w:szCs w:val="20"/>
        </w:rPr>
        <w:t>HAYVANLARI KORUMA GÜNÜ</w:t>
      </w:r>
    </w:p>
    <w:p w:rsidR="009E78D3" w:rsidRPr="009E3B4A" w:rsidRDefault="009E78D3" w:rsidP="00D2047E">
      <w:pPr>
        <w:pStyle w:val="NoSpacing"/>
        <w:jc w:val="center"/>
        <w:rPr>
          <w:rFonts w:ascii="Comic Sans MS" w:hAnsi="Comic Sans MS"/>
          <w:b/>
          <w:sz w:val="20"/>
          <w:szCs w:val="20"/>
        </w:rPr>
      </w:pPr>
    </w:p>
    <w:p w:rsidR="009E78D3" w:rsidRPr="009E3B4A" w:rsidRDefault="009E78D3" w:rsidP="0092225D">
      <w:pPr>
        <w:pStyle w:val="NoSpacing"/>
        <w:rPr>
          <w:rFonts w:ascii="Comic Sans MS" w:hAnsi="Comic Sans MS"/>
          <w:sz w:val="20"/>
          <w:szCs w:val="20"/>
        </w:rPr>
      </w:pPr>
      <w:r w:rsidRPr="009E3B4A">
        <w:rPr>
          <w:rFonts w:ascii="Comic Sans MS" w:hAnsi="Comic Sans MS"/>
          <w:b/>
          <w:sz w:val="20"/>
          <w:szCs w:val="20"/>
        </w:rPr>
        <w:t>Etkinlik Türü</w:t>
      </w:r>
      <w:r w:rsidRPr="009E3B4A">
        <w:rPr>
          <w:rFonts w:ascii="Comic Sans MS" w:hAnsi="Comic Sans MS"/>
          <w:sz w:val="20"/>
          <w:szCs w:val="20"/>
        </w:rPr>
        <w:t xml:space="preserve">      : Türkçe ve Sanat (Bütünleştirilmiş Bireysel ve Büyük Grup Etkinliği)</w:t>
      </w:r>
    </w:p>
    <w:p w:rsidR="009E78D3" w:rsidRPr="009E3B4A" w:rsidRDefault="009E78D3" w:rsidP="0092225D">
      <w:pPr>
        <w:pStyle w:val="NoSpacing"/>
        <w:rPr>
          <w:rFonts w:ascii="Comic Sans MS" w:hAnsi="Comic Sans MS"/>
          <w:sz w:val="20"/>
          <w:szCs w:val="20"/>
        </w:rPr>
      </w:pPr>
      <w:r w:rsidRPr="009E3B4A">
        <w:rPr>
          <w:rFonts w:ascii="Comic Sans MS" w:hAnsi="Comic Sans MS"/>
          <w:b/>
          <w:sz w:val="20"/>
          <w:szCs w:val="20"/>
        </w:rPr>
        <w:t>Yaş Grubu (Ay)</w:t>
      </w:r>
      <w:r w:rsidRPr="009E3B4A">
        <w:rPr>
          <w:rFonts w:ascii="Comic Sans MS" w:hAnsi="Comic Sans MS"/>
          <w:sz w:val="20"/>
          <w:szCs w:val="20"/>
        </w:rPr>
        <w:t xml:space="preserve">  : 48-66</w:t>
      </w:r>
    </w:p>
    <w:p w:rsidR="009E78D3" w:rsidRPr="009E3B4A" w:rsidRDefault="009E78D3" w:rsidP="0092225D">
      <w:pPr>
        <w:pStyle w:val="NoSpacing"/>
        <w:rPr>
          <w:rFonts w:ascii="Comic Sans MS" w:hAnsi="Comic Sans MS"/>
          <w:sz w:val="20"/>
          <w:szCs w:val="20"/>
        </w:rPr>
      </w:pPr>
    </w:p>
    <w:p w:rsidR="009E78D3" w:rsidRPr="009E3B4A" w:rsidRDefault="009E78D3" w:rsidP="00D2047E">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E3B4A">
        <w:rPr>
          <w:rFonts w:ascii="Comic Sans MS" w:hAnsi="Comic Sans MS"/>
          <w:b/>
          <w:sz w:val="20"/>
          <w:szCs w:val="20"/>
        </w:rPr>
        <w:t>KAZANIMLAR VE GÖSTERGELERİ</w:t>
      </w:r>
    </w:p>
    <w:p w:rsidR="009E78D3" w:rsidRPr="009E3B4A" w:rsidRDefault="009E78D3" w:rsidP="00D2047E">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BİLİŞSEL GELİŞİM</w:t>
      </w:r>
    </w:p>
    <w:p w:rsidR="009E78D3" w:rsidRPr="009E3B4A" w:rsidRDefault="009E78D3" w:rsidP="00D2047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Kazanım 1: Nesne/durum/olaya dikkatini verir.</w:t>
      </w:r>
    </w:p>
    <w:p w:rsidR="009E78D3" w:rsidRPr="009E3B4A" w:rsidRDefault="009E78D3" w:rsidP="00D2047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Göstergeleri: Dikkat edilmesi gereken nesne/durum/olaya odaklanır. Dikkatini çeken nesne/durum/olaya yönelik sorular sorar.</w:t>
      </w:r>
    </w:p>
    <w:p w:rsidR="009E78D3" w:rsidRPr="009E3B4A" w:rsidRDefault="009E78D3" w:rsidP="00D2047E">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GELİŞİMI</w:t>
      </w:r>
    </w:p>
    <w:p w:rsidR="009E78D3" w:rsidRPr="009E3B4A" w:rsidRDefault="009E78D3" w:rsidP="00D2047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Kazanım 5: Dili iletişim amacıyla kullanır.</w:t>
      </w:r>
    </w:p>
    <w:p w:rsidR="009E78D3" w:rsidRPr="009E3B4A" w:rsidRDefault="009E78D3" w:rsidP="00D2047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Göstergeleri: Konuşma sırasında göz teması kurar. Konuşmayı başlatır. Konuşmayı sürdürür. Konuşmayı sonlandırır.</w:t>
      </w:r>
    </w:p>
    <w:p w:rsidR="009E78D3" w:rsidRPr="009E3B4A" w:rsidRDefault="009E78D3" w:rsidP="00D2047E">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PSŞKOMOTOR GELİŞİM</w:t>
      </w:r>
    </w:p>
    <w:p w:rsidR="009E78D3" w:rsidRPr="009E3B4A" w:rsidRDefault="009E78D3" w:rsidP="00D2047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 xml:space="preserve">Kazanım 4: Küçük kas kullanımı gerektiren hareketleri yapar. </w:t>
      </w:r>
    </w:p>
    <w:p w:rsidR="009E78D3" w:rsidRPr="009E3B4A" w:rsidRDefault="009E78D3" w:rsidP="00D2047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Göstergeleri: Değişik malzemeler kullanarak resim yapar.</w:t>
      </w:r>
      <w:r w:rsidRPr="009E3B4A">
        <w:rPr>
          <w:rFonts w:ascii="Comic Sans MS" w:hAnsi="Comic Sans MS"/>
          <w:sz w:val="20"/>
          <w:szCs w:val="20"/>
        </w:rPr>
        <w:tab/>
      </w:r>
    </w:p>
    <w:p w:rsidR="009E78D3" w:rsidRPr="009E3B4A" w:rsidRDefault="009E78D3" w:rsidP="00D2047E">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E3B4A">
        <w:rPr>
          <w:rFonts w:ascii="Comic Sans MS" w:hAnsi="Comic Sans MS"/>
          <w:b/>
          <w:sz w:val="20"/>
          <w:szCs w:val="20"/>
        </w:rPr>
        <w:t>SOSYA</w:t>
      </w:r>
      <w:r>
        <w:rPr>
          <w:rFonts w:ascii="Comic Sans MS" w:hAnsi="Comic Sans MS"/>
          <w:b/>
          <w:sz w:val="20"/>
          <w:szCs w:val="20"/>
        </w:rPr>
        <w:t>L VE DUYGUSAL GELİŞİM</w:t>
      </w:r>
    </w:p>
    <w:p w:rsidR="009E78D3" w:rsidRPr="009E3B4A" w:rsidRDefault="009E78D3" w:rsidP="00D2047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 xml:space="preserve">Kazanım 3: Kendini yaratıcı yollarla ifade eder. </w:t>
      </w:r>
    </w:p>
    <w:p w:rsidR="009E78D3" w:rsidRPr="009E3B4A" w:rsidRDefault="009E78D3" w:rsidP="00D2047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 xml:space="preserve">Göstergeleri Özgün özellikler taşıyan ürünler oluşturur. </w:t>
      </w:r>
    </w:p>
    <w:p w:rsidR="009E78D3" w:rsidRPr="009E3B4A" w:rsidRDefault="009E78D3" w:rsidP="00D2047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Kazanım 7: Bir işi ya da görevi başarmak için kendini güdüler.</w:t>
      </w:r>
    </w:p>
    <w:p w:rsidR="009E78D3" w:rsidRPr="009E3B4A" w:rsidRDefault="009E78D3" w:rsidP="00D2047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Göstergeleri:  Başladığı işi zamanında bitirmek için çaba gösterir.</w:t>
      </w:r>
    </w:p>
    <w:p w:rsidR="009E78D3" w:rsidRPr="009E3B4A" w:rsidRDefault="009E78D3" w:rsidP="00D2047E">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ÖZ</w:t>
      </w:r>
      <w:r w:rsidRPr="009E3B4A">
        <w:rPr>
          <w:rFonts w:ascii="Comic Sans MS" w:hAnsi="Comic Sans MS"/>
          <w:b/>
          <w:sz w:val="20"/>
          <w:szCs w:val="20"/>
        </w:rPr>
        <w:t>BAKIM BECERİLERİ</w:t>
      </w:r>
    </w:p>
    <w:p w:rsidR="009E78D3" w:rsidRPr="009E3B4A" w:rsidRDefault="009E78D3" w:rsidP="00D2047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Kazanım 3: Yaşam alanlarında gerekli düzenlemeler yapar.</w:t>
      </w:r>
    </w:p>
    <w:p w:rsidR="009E78D3" w:rsidRDefault="009E78D3" w:rsidP="00D2047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Göstergeleri: Ev/okuldaki eşyaları toplar.</w:t>
      </w:r>
    </w:p>
    <w:p w:rsidR="009E78D3" w:rsidRPr="009E3B4A" w:rsidRDefault="009E78D3" w:rsidP="00D2047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9E78D3" w:rsidRPr="009E3B4A" w:rsidRDefault="009E78D3" w:rsidP="0092225D">
      <w:pPr>
        <w:pStyle w:val="NoSpacing"/>
        <w:rPr>
          <w:rFonts w:ascii="Comic Sans MS" w:hAnsi="Comic Sans MS"/>
          <w:b/>
          <w:sz w:val="20"/>
          <w:szCs w:val="20"/>
        </w:rPr>
      </w:pPr>
    </w:p>
    <w:p w:rsidR="009E78D3" w:rsidRPr="009E3B4A" w:rsidRDefault="009E78D3" w:rsidP="0092225D">
      <w:pPr>
        <w:pStyle w:val="NoSpacing"/>
        <w:rPr>
          <w:rFonts w:ascii="Comic Sans MS" w:hAnsi="Comic Sans MS"/>
          <w:b/>
          <w:sz w:val="20"/>
          <w:szCs w:val="20"/>
        </w:rPr>
      </w:pPr>
    </w:p>
    <w:p w:rsidR="009E78D3" w:rsidRPr="009E3B4A" w:rsidRDefault="009E78D3" w:rsidP="00D2047E">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9E3B4A">
        <w:rPr>
          <w:rFonts w:ascii="Comic Sans MS" w:hAnsi="Comic Sans MS"/>
          <w:b/>
          <w:sz w:val="20"/>
          <w:szCs w:val="20"/>
        </w:rPr>
        <w:t>ÖĞRENME SÜRECİ</w:t>
      </w:r>
    </w:p>
    <w:p w:rsidR="009E78D3" w:rsidRPr="009E3B4A" w:rsidRDefault="009E78D3" w:rsidP="00D2047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 Mini mini civciciv,</w:t>
      </w:r>
    </w:p>
    <w:p w:rsidR="009E78D3" w:rsidRPr="009E3B4A" w:rsidRDefault="009E78D3" w:rsidP="00D2047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 xml:space="preserve">  Üstü başı sarı tüy.</w:t>
      </w:r>
    </w:p>
    <w:p w:rsidR="009E78D3" w:rsidRPr="009E3B4A" w:rsidRDefault="009E78D3" w:rsidP="00D2047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 xml:space="preserve">  Yaramaz mı yaramaz,</w:t>
      </w:r>
    </w:p>
    <w:p w:rsidR="009E78D3" w:rsidRPr="009E3B4A" w:rsidRDefault="009E78D3" w:rsidP="00D2047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 xml:space="preserve">  Yere düşse ağlamaz.</w:t>
      </w:r>
    </w:p>
    <w:p w:rsidR="009E78D3" w:rsidRPr="009E3B4A" w:rsidRDefault="009E78D3" w:rsidP="00D2047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 xml:space="preserve">  Cik cik cik der,</w:t>
      </w:r>
    </w:p>
    <w:p w:rsidR="009E78D3" w:rsidRPr="009E3B4A" w:rsidRDefault="009E78D3" w:rsidP="00D2047E">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9E3B4A">
        <w:rPr>
          <w:rFonts w:ascii="Comic Sans MS" w:hAnsi="Comic Sans MS"/>
          <w:sz w:val="20"/>
          <w:szCs w:val="20"/>
        </w:rPr>
        <w:t xml:space="preserve">  Bağda bahçede gezer.’’ </w:t>
      </w:r>
    </w:p>
    <w:p w:rsidR="009E78D3" w:rsidRPr="009E3B4A" w:rsidRDefault="009E78D3" w:rsidP="00D2047E">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9E3B4A">
        <w:rPr>
          <w:rFonts w:ascii="Comic Sans MS" w:hAnsi="Comic Sans MS"/>
          <w:sz w:val="20"/>
          <w:szCs w:val="20"/>
        </w:rPr>
        <w:t>Civ Civ tekerlemesi söylenerek çocukların dikkati hayvanlar konusuna çekilir.</w:t>
      </w:r>
      <w:r w:rsidRPr="009E3B4A">
        <w:rPr>
          <w:rFonts w:ascii="Comic Sans MS" w:hAnsi="Comic Sans MS"/>
          <w:b/>
          <w:sz w:val="20"/>
          <w:szCs w:val="20"/>
        </w:rPr>
        <w:t xml:space="preserve"> </w:t>
      </w:r>
      <w:r w:rsidRPr="009E3B4A">
        <w:rPr>
          <w:rFonts w:ascii="Comic Sans MS" w:hAnsi="Comic Sans MS"/>
          <w:sz w:val="20"/>
          <w:szCs w:val="20"/>
        </w:rPr>
        <w:t>Hayvanları Koruma Günü hakkında gerekli açıklamalar yapılır.</w:t>
      </w:r>
    </w:p>
    <w:p w:rsidR="009E78D3" w:rsidRPr="009E3B4A" w:rsidRDefault="009E78D3" w:rsidP="00D2047E">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9E3B4A">
        <w:rPr>
          <w:rFonts w:ascii="Comic Sans MS" w:hAnsi="Comic Sans MS"/>
          <w:sz w:val="20"/>
          <w:szCs w:val="20"/>
        </w:rPr>
        <w:t>‘’ Dünya üzerinde bir çok hayvan türü yaşamını sürdürmektedir. Bu hayvanlardan bazılar evcil hayvanlardır, insanlarda beraber yaşarlar. Ancak evcil olmayanlar kontrol dışında, dağlarda veya bayırlarda başıboş dolaşan hayvanlardır. Bu hayvanlar insanlara bir çok yarar sağlar. Onlar sayesinde et, süt, yumurta, peynir, yağ, bal, sucuk gibi daha bir çok besin maddesi sağlarız. Bazılarının da güçlü yapısı bize yardımcı olur. Bazı türler ise derisi, tüyü veya gübresi ile hayatımızı kolaylaştırır.</w:t>
      </w:r>
      <w:r w:rsidRPr="009E3B4A">
        <w:rPr>
          <w:sz w:val="20"/>
          <w:szCs w:val="20"/>
        </w:rPr>
        <w:t xml:space="preserve"> </w:t>
      </w:r>
      <w:r w:rsidRPr="009E3B4A">
        <w:rPr>
          <w:rFonts w:ascii="Comic Sans MS" w:hAnsi="Comic Sans MS"/>
          <w:sz w:val="20"/>
          <w:szCs w:val="20"/>
        </w:rPr>
        <w:t xml:space="preserve">Evde yaşayan kediler fareleri ve böcekleri bulup yakalar, köpekler evin korumasını üstlenirler, bekçi görevindedirler. Tavuk yumurtası ve eti ile bize besin sağlar. Horoz sesi, tüyü ve eti ile bize faydalıdır. At, eşek, katır gibi güçlü hayvanlar eşyalarımızı taşır, arabalarımızı ilerletir. Bazılar bizi de taşır. Manda, inek, koyun gibi hayvanlarından sütünden ve etinden yararlanırız. </w:t>
      </w:r>
    </w:p>
    <w:p w:rsidR="009E78D3" w:rsidRPr="009E3B4A" w:rsidRDefault="009E78D3" w:rsidP="00D2047E">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9E3B4A">
        <w:rPr>
          <w:rFonts w:ascii="Comic Sans MS" w:hAnsi="Comic Sans MS"/>
          <w:sz w:val="20"/>
          <w:szCs w:val="20"/>
        </w:rPr>
        <w:t xml:space="preserve"> Görüldüğü gibi yaşamın bir çok alanında bize faydası dokunan hayvanları sevmeliyiz. Onlara zarar vermemeli aksine onları korumalıyız. Hasta veya yaralı bir halde gördüğümüzde veteriner gözetimine götürmeliyiz. Onlara iyi davranıp beslenmelerini sağlamalıyız. Bu nedenle her sene 4 Ekim tarihinde hayvanları koruma günü kutlanır.‘’ şeklinde açıklamalar yapılarak çalışma sayfaları dağıtılır ve öğretmen rehberliğinde tamamlanır.</w:t>
      </w:r>
    </w:p>
    <w:p w:rsidR="009E78D3" w:rsidRPr="009E3B4A" w:rsidRDefault="009E78D3" w:rsidP="00D2047E">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9E78D3" w:rsidRPr="009E3B4A" w:rsidRDefault="009E78D3" w:rsidP="0092225D">
      <w:pPr>
        <w:pStyle w:val="NoSpacing"/>
        <w:rPr>
          <w:rFonts w:ascii="Comic Sans MS" w:hAnsi="Comic Sans MS"/>
          <w:b/>
          <w:sz w:val="20"/>
          <w:szCs w:val="20"/>
        </w:rPr>
      </w:pPr>
    </w:p>
    <w:p w:rsidR="009E78D3" w:rsidRPr="009E3B4A" w:rsidRDefault="009E78D3" w:rsidP="0092225D">
      <w:pPr>
        <w:pStyle w:val="NoSpacing"/>
        <w:rPr>
          <w:rFonts w:ascii="Comic Sans MS" w:hAnsi="Comic Sans MS"/>
          <w:b/>
          <w:sz w:val="20"/>
          <w:szCs w:val="20"/>
        </w:rPr>
      </w:pPr>
    </w:p>
    <w:p w:rsidR="009E78D3" w:rsidRPr="009E3B4A" w:rsidRDefault="009E78D3" w:rsidP="0092225D">
      <w:pPr>
        <w:pStyle w:val="NoSpacing"/>
        <w:rPr>
          <w:rFonts w:ascii="Comic Sans MS" w:hAnsi="Comic Sans MS"/>
          <w:b/>
          <w:sz w:val="20"/>
          <w:szCs w:val="20"/>
        </w:rPr>
      </w:pPr>
    </w:p>
    <w:p w:rsidR="009E78D3" w:rsidRPr="009E3B4A" w:rsidRDefault="009E78D3" w:rsidP="00D2047E">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9E78D3" w:rsidRPr="009E3B4A" w:rsidRDefault="009E78D3" w:rsidP="00D2047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b/>
          <w:sz w:val="20"/>
          <w:szCs w:val="20"/>
        </w:rPr>
        <w:t>MATERYALLER</w:t>
      </w:r>
      <w:r w:rsidRPr="009E3B4A">
        <w:rPr>
          <w:rFonts w:ascii="Comic Sans MS" w:hAnsi="Comic Sans MS"/>
          <w:sz w:val="20"/>
          <w:szCs w:val="20"/>
        </w:rPr>
        <w:tab/>
      </w:r>
    </w:p>
    <w:p w:rsidR="009E78D3" w:rsidRPr="009E3B4A" w:rsidRDefault="009E78D3" w:rsidP="00D2047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hayvan resimleri, boyalar</w:t>
      </w:r>
    </w:p>
    <w:p w:rsidR="009E78D3" w:rsidRPr="009E3B4A" w:rsidRDefault="009E78D3" w:rsidP="00D2047E">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E3B4A">
        <w:rPr>
          <w:rFonts w:ascii="Comic Sans MS" w:hAnsi="Comic Sans MS"/>
          <w:b/>
          <w:sz w:val="20"/>
          <w:szCs w:val="20"/>
        </w:rPr>
        <w:t>KAVRAMLAR</w:t>
      </w:r>
    </w:p>
    <w:p w:rsidR="009E78D3" w:rsidRPr="009E3B4A" w:rsidRDefault="009E78D3" w:rsidP="00D2047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9E78D3" w:rsidRPr="009E3B4A" w:rsidRDefault="009E78D3" w:rsidP="00D2047E">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E3B4A">
        <w:rPr>
          <w:rFonts w:ascii="Comic Sans MS" w:hAnsi="Comic Sans MS"/>
          <w:b/>
          <w:sz w:val="20"/>
          <w:szCs w:val="20"/>
        </w:rPr>
        <w:t>SÖZCÜKLER</w:t>
      </w:r>
    </w:p>
    <w:p w:rsidR="009E78D3" w:rsidRPr="009E3B4A" w:rsidRDefault="009E78D3" w:rsidP="00D2047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Hayvanlar,korumak,sevmek,fayda</w:t>
      </w:r>
    </w:p>
    <w:p w:rsidR="009E78D3" w:rsidRPr="009E3B4A" w:rsidRDefault="009E78D3" w:rsidP="00D2047E">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9E78D3" w:rsidRPr="009E3B4A" w:rsidRDefault="009E78D3" w:rsidP="00D2047E">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E3B4A">
        <w:rPr>
          <w:rFonts w:ascii="Comic Sans MS" w:hAnsi="Comic Sans MS"/>
          <w:b/>
          <w:sz w:val="20"/>
          <w:szCs w:val="20"/>
        </w:rPr>
        <w:t>AİLE KATILIMI</w:t>
      </w:r>
    </w:p>
    <w:p w:rsidR="009E78D3" w:rsidRPr="009E3B4A" w:rsidRDefault="009E78D3" w:rsidP="00D2047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Ailelere, "Çocuğunuzla birlikte sokak hayvanları hakkında sohbet edip sokak hayvanlarına yem verebilirsiniz."</w:t>
      </w:r>
    </w:p>
    <w:p w:rsidR="009E78D3" w:rsidRPr="009E3B4A" w:rsidRDefault="009E78D3" w:rsidP="00D2047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önerisi iletilir.</w:t>
      </w:r>
    </w:p>
    <w:p w:rsidR="009E78D3" w:rsidRPr="009E3B4A" w:rsidRDefault="009E78D3" w:rsidP="00D2047E">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9E78D3" w:rsidRDefault="009E78D3" w:rsidP="00D2047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b/>
          <w:sz w:val="20"/>
          <w:szCs w:val="20"/>
        </w:rPr>
        <w:t>UYARLAMA</w:t>
      </w:r>
      <w:r w:rsidRPr="009E3B4A">
        <w:rPr>
          <w:rFonts w:ascii="Comic Sans MS" w:hAnsi="Comic Sans MS"/>
          <w:sz w:val="20"/>
          <w:szCs w:val="20"/>
        </w:rPr>
        <w:tab/>
      </w:r>
    </w:p>
    <w:p w:rsidR="009E78D3" w:rsidRDefault="009E78D3" w:rsidP="00D2047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Sınıfta kaynaştırma öğrencisi var  ise uyarlama rehber öğretmen ile birlikte alınır.</w:t>
      </w:r>
    </w:p>
    <w:p w:rsidR="009E78D3" w:rsidRPr="009E3B4A" w:rsidRDefault="009E78D3" w:rsidP="00D2047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9E78D3" w:rsidRDefault="009E78D3" w:rsidP="00EC667D">
      <w:pPr>
        <w:pStyle w:val="NoSpacing"/>
        <w:pBdr>
          <w:top w:val="single" w:sz="4" w:space="1" w:color="auto"/>
          <w:left w:val="single" w:sz="4" w:space="0" w:color="auto"/>
          <w:bottom w:val="single" w:sz="4" w:space="1" w:color="auto"/>
          <w:right w:val="single" w:sz="4" w:space="4" w:color="auto"/>
        </w:pBdr>
        <w:rPr>
          <w:rFonts w:ascii="Comic Sans MS" w:hAnsi="Comic Sans MS"/>
          <w:b/>
          <w:sz w:val="20"/>
          <w:szCs w:val="20"/>
        </w:rPr>
      </w:pPr>
    </w:p>
    <w:p w:rsidR="009E78D3" w:rsidRPr="009E3B4A" w:rsidRDefault="009E78D3" w:rsidP="00EC667D">
      <w:pPr>
        <w:pStyle w:val="NoSpacing"/>
        <w:pBdr>
          <w:top w:val="single" w:sz="4" w:space="1" w:color="auto"/>
          <w:left w:val="single" w:sz="4" w:space="0" w:color="auto"/>
          <w:bottom w:val="single" w:sz="4" w:space="1" w:color="auto"/>
          <w:right w:val="single" w:sz="4" w:space="4" w:color="auto"/>
        </w:pBdr>
        <w:rPr>
          <w:rFonts w:ascii="Comic Sans MS" w:hAnsi="Comic Sans MS"/>
          <w:b/>
          <w:sz w:val="20"/>
          <w:szCs w:val="20"/>
        </w:rPr>
      </w:pPr>
      <w:r w:rsidRPr="009E3B4A">
        <w:rPr>
          <w:rFonts w:ascii="Comic Sans MS" w:hAnsi="Comic Sans MS"/>
          <w:b/>
          <w:sz w:val="20"/>
          <w:szCs w:val="20"/>
        </w:rPr>
        <w:t>DEĞERLENDİRME</w:t>
      </w:r>
    </w:p>
    <w:p w:rsidR="009E78D3" w:rsidRPr="009E3B4A" w:rsidRDefault="009E78D3" w:rsidP="00EC667D">
      <w:pPr>
        <w:pStyle w:val="NoSpacing"/>
        <w:pBdr>
          <w:top w:val="single" w:sz="4" w:space="1" w:color="auto"/>
          <w:left w:val="single" w:sz="4" w:space="0"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Hayvanlara nasıl davranmalıyız?</w:t>
      </w:r>
    </w:p>
    <w:p w:rsidR="009E78D3" w:rsidRPr="009E3B4A" w:rsidRDefault="009E78D3" w:rsidP="00EC667D">
      <w:pPr>
        <w:pStyle w:val="NoSpacing"/>
        <w:pBdr>
          <w:top w:val="single" w:sz="4" w:space="1" w:color="auto"/>
          <w:left w:val="single" w:sz="4" w:space="0"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Evde hayvan besliyor musunuz?</w:t>
      </w:r>
    </w:p>
    <w:p w:rsidR="009E78D3" w:rsidRPr="009E3B4A" w:rsidRDefault="009E78D3" w:rsidP="00EC667D">
      <w:pPr>
        <w:pStyle w:val="NoSpacing"/>
        <w:pBdr>
          <w:top w:val="single" w:sz="4" w:space="1" w:color="auto"/>
          <w:left w:val="single" w:sz="4" w:space="0"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Onları nasıl korumalıyız?</w:t>
      </w:r>
    </w:p>
    <w:p w:rsidR="009E78D3" w:rsidRDefault="009E78D3" w:rsidP="00EC667D">
      <w:pPr>
        <w:pStyle w:val="NoSpacing"/>
        <w:pBdr>
          <w:top w:val="single" w:sz="4" w:space="1" w:color="auto"/>
          <w:left w:val="single" w:sz="4" w:space="0"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 xml:space="preserve">Hayvanların avlanması ile ilgili neler düşünüyorsunuz?"   </w:t>
      </w:r>
    </w:p>
    <w:p w:rsidR="009E78D3" w:rsidRDefault="009E78D3" w:rsidP="00EC667D">
      <w:pPr>
        <w:pStyle w:val="NoSpacing"/>
        <w:pBdr>
          <w:top w:val="single" w:sz="4" w:space="1" w:color="auto"/>
          <w:left w:val="single" w:sz="4" w:space="0"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Eğitim seti 1.sayı/17.sayfadaki etkinlik öğretmen rehberliğinde tamamlanır</w:t>
      </w:r>
    </w:p>
    <w:p w:rsidR="009E78D3" w:rsidRPr="009E3B4A" w:rsidRDefault="009E78D3" w:rsidP="00EC667D">
      <w:pPr>
        <w:pStyle w:val="NoSpacing"/>
        <w:pBdr>
          <w:top w:val="single" w:sz="4" w:space="1" w:color="auto"/>
          <w:left w:val="single" w:sz="4" w:space="0" w:color="auto"/>
          <w:bottom w:val="single" w:sz="4" w:space="1" w:color="auto"/>
          <w:right w:val="single" w:sz="4" w:space="4" w:color="auto"/>
        </w:pBdr>
        <w:rPr>
          <w:rFonts w:ascii="Comic Sans MS" w:hAnsi="Comic Sans MS"/>
          <w:sz w:val="20"/>
          <w:szCs w:val="20"/>
        </w:rPr>
      </w:pPr>
    </w:p>
    <w:p w:rsidR="009E78D3" w:rsidRDefault="009E78D3" w:rsidP="00D2047E">
      <w:pPr>
        <w:pStyle w:val="NoSpacing"/>
        <w:jc w:val="center"/>
        <w:rPr>
          <w:rFonts w:ascii="Comic Sans MS" w:hAnsi="Comic Sans MS"/>
          <w:b/>
          <w:sz w:val="20"/>
          <w:szCs w:val="20"/>
        </w:rPr>
      </w:pPr>
    </w:p>
    <w:p w:rsidR="009E78D3" w:rsidRDefault="009E78D3" w:rsidP="00D2047E">
      <w:pPr>
        <w:pStyle w:val="NoSpacing"/>
        <w:jc w:val="center"/>
        <w:rPr>
          <w:rFonts w:ascii="Comic Sans MS" w:hAnsi="Comic Sans MS"/>
          <w:b/>
          <w:sz w:val="20"/>
          <w:szCs w:val="20"/>
        </w:rPr>
      </w:pPr>
    </w:p>
    <w:p w:rsidR="009E78D3" w:rsidRDefault="009E78D3" w:rsidP="00D2047E">
      <w:pPr>
        <w:pStyle w:val="NoSpacing"/>
        <w:jc w:val="center"/>
        <w:rPr>
          <w:rFonts w:ascii="Comic Sans MS" w:hAnsi="Comic Sans MS"/>
          <w:b/>
          <w:sz w:val="20"/>
          <w:szCs w:val="20"/>
        </w:rPr>
      </w:pPr>
    </w:p>
    <w:p w:rsidR="009E78D3" w:rsidRDefault="009E78D3" w:rsidP="00D2047E">
      <w:pPr>
        <w:pStyle w:val="NoSpacing"/>
        <w:jc w:val="center"/>
        <w:rPr>
          <w:rFonts w:ascii="Comic Sans MS" w:hAnsi="Comic Sans MS"/>
          <w:b/>
          <w:sz w:val="20"/>
          <w:szCs w:val="20"/>
        </w:rPr>
      </w:pPr>
    </w:p>
    <w:p w:rsidR="009E78D3" w:rsidRPr="009E3B4A" w:rsidRDefault="009E78D3" w:rsidP="00D2047E">
      <w:pPr>
        <w:pStyle w:val="NoSpacing"/>
        <w:jc w:val="center"/>
        <w:rPr>
          <w:rFonts w:ascii="Comic Sans MS" w:hAnsi="Comic Sans MS"/>
          <w:b/>
          <w:sz w:val="20"/>
          <w:szCs w:val="20"/>
        </w:rPr>
      </w:pPr>
      <w:r w:rsidRPr="009E3B4A">
        <w:rPr>
          <w:rFonts w:ascii="Comic Sans MS" w:hAnsi="Comic Sans MS"/>
          <w:b/>
          <w:sz w:val="20"/>
          <w:szCs w:val="20"/>
        </w:rPr>
        <w:t>ETKİNLİK  PLANI (2)</w:t>
      </w:r>
    </w:p>
    <w:p w:rsidR="009E78D3" w:rsidRPr="009E3B4A" w:rsidRDefault="009E78D3" w:rsidP="00D2047E">
      <w:pPr>
        <w:pStyle w:val="NoSpacing"/>
        <w:jc w:val="center"/>
        <w:rPr>
          <w:rFonts w:ascii="Comic Sans MS" w:hAnsi="Comic Sans MS"/>
          <w:b/>
          <w:sz w:val="20"/>
          <w:szCs w:val="20"/>
        </w:rPr>
      </w:pPr>
      <w:r w:rsidRPr="009E3B4A">
        <w:rPr>
          <w:rFonts w:ascii="Comic Sans MS" w:hAnsi="Comic Sans MS"/>
          <w:b/>
          <w:sz w:val="20"/>
          <w:szCs w:val="20"/>
        </w:rPr>
        <w:t>ARADAKİ 5 FARKIBULALIM</w:t>
      </w:r>
    </w:p>
    <w:p w:rsidR="009E78D3" w:rsidRPr="009E3B4A" w:rsidRDefault="009E78D3" w:rsidP="0092225D">
      <w:pPr>
        <w:pStyle w:val="NoSpacing"/>
        <w:rPr>
          <w:rFonts w:ascii="Comic Sans MS" w:hAnsi="Comic Sans MS"/>
          <w:sz w:val="20"/>
          <w:szCs w:val="20"/>
        </w:rPr>
      </w:pPr>
      <w:r w:rsidRPr="009E3B4A">
        <w:rPr>
          <w:rFonts w:ascii="Comic Sans MS" w:hAnsi="Comic Sans MS"/>
          <w:b/>
          <w:sz w:val="20"/>
          <w:szCs w:val="20"/>
        </w:rPr>
        <w:t>Etkinlik Türü</w:t>
      </w:r>
      <w:r w:rsidRPr="009E3B4A">
        <w:rPr>
          <w:rFonts w:ascii="Comic Sans MS" w:hAnsi="Comic Sans MS"/>
          <w:sz w:val="20"/>
          <w:szCs w:val="20"/>
        </w:rPr>
        <w:t xml:space="preserve">       : Okuma Yazmaya Hazırlık (Büyük ve Küçük Grup Etkinliği)</w:t>
      </w:r>
    </w:p>
    <w:p w:rsidR="009E78D3" w:rsidRPr="009E3B4A" w:rsidRDefault="009E78D3" w:rsidP="0092225D">
      <w:pPr>
        <w:pStyle w:val="NoSpacing"/>
        <w:rPr>
          <w:rFonts w:ascii="Comic Sans MS" w:hAnsi="Comic Sans MS"/>
          <w:sz w:val="20"/>
          <w:szCs w:val="20"/>
        </w:rPr>
      </w:pPr>
      <w:r w:rsidRPr="009E3B4A">
        <w:rPr>
          <w:rFonts w:ascii="Comic Sans MS" w:hAnsi="Comic Sans MS"/>
          <w:b/>
          <w:sz w:val="20"/>
          <w:szCs w:val="20"/>
        </w:rPr>
        <w:t>Yaş Grubu (Ay)</w:t>
      </w:r>
      <w:r w:rsidRPr="009E3B4A">
        <w:rPr>
          <w:rFonts w:ascii="Comic Sans MS" w:hAnsi="Comic Sans MS"/>
          <w:sz w:val="20"/>
          <w:szCs w:val="20"/>
        </w:rPr>
        <w:t xml:space="preserve">   : 48-66</w:t>
      </w:r>
    </w:p>
    <w:p w:rsidR="009E78D3" w:rsidRPr="009E3B4A" w:rsidRDefault="009E78D3" w:rsidP="0092225D">
      <w:pPr>
        <w:pStyle w:val="NoSpacing"/>
        <w:rPr>
          <w:rFonts w:ascii="Comic Sans MS" w:hAnsi="Comic Sans MS"/>
          <w:sz w:val="20"/>
          <w:szCs w:val="20"/>
        </w:rPr>
      </w:pPr>
    </w:p>
    <w:p w:rsidR="009E78D3" w:rsidRPr="009E3B4A" w:rsidRDefault="009E78D3" w:rsidP="00D2047E">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E3B4A">
        <w:rPr>
          <w:rFonts w:ascii="Comic Sans MS" w:hAnsi="Comic Sans MS"/>
          <w:b/>
          <w:sz w:val="20"/>
          <w:szCs w:val="20"/>
        </w:rPr>
        <w:t>KAZANIMLAR VE GÖSTERGELERİ</w:t>
      </w:r>
    </w:p>
    <w:p w:rsidR="009E78D3" w:rsidRPr="009E3B4A" w:rsidRDefault="009E78D3" w:rsidP="00D2047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b/>
          <w:sz w:val="20"/>
          <w:szCs w:val="20"/>
        </w:rPr>
        <w:t>BİLİŞSEL GELİŞİM</w:t>
      </w:r>
    </w:p>
    <w:p w:rsidR="009E78D3" w:rsidRPr="009E3B4A" w:rsidRDefault="009E78D3" w:rsidP="00D2047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Kazanım 5: Nesne ya da varlıkları gözlemler.</w:t>
      </w:r>
    </w:p>
    <w:p w:rsidR="009E78D3" w:rsidRPr="009E3B4A" w:rsidRDefault="009E78D3" w:rsidP="00D2047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Göstergeleri:▪ Nesne/varlığın sesini söyler.</w:t>
      </w:r>
    </w:p>
    <w:p w:rsidR="009E78D3" w:rsidRPr="009E3B4A" w:rsidRDefault="009E78D3" w:rsidP="00D2047E">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GELİŞİMI</w:t>
      </w:r>
    </w:p>
    <w:p w:rsidR="009E78D3" w:rsidRPr="009E3B4A" w:rsidRDefault="009E78D3" w:rsidP="00D2047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Kazanım 1: Sesleri ayırt eder.</w:t>
      </w:r>
    </w:p>
    <w:p w:rsidR="009E78D3" w:rsidRPr="009E3B4A" w:rsidRDefault="009E78D3" w:rsidP="00D2047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Göstergeleri: Verilen sese benzer sesler çıkarır.</w:t>
      </w:r>
    </w:p>
    <w:p w:rsidR="009E78D3" w:rsidRPr="009E3B4A" w:rsidRDefault="009E78D3" w:rsidP="00D2047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 xml:space="preserve">Kazanım 7: Dinledikleri/izlediklerinin anlamını kavrar. </w:t>
      </w:r>
    </w:p>
    <w:p w:rsidR="009E78D3" w:rsidRPr="009E3B4A" w:rsidRDefault="009E78D3" w:rsidP="00D2047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Göstergeleri: Sözel yönergeleri yerine getirir.</w:t>
      </w:r>
    </w:p>
    <w:p w:rsidR="009E78D3" w:rsidRPr="009E3B4A" w:rsidRDefault="009E78D3" w:rsidP="00D2047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 xml:space="preserve">Kazanım 8: Dinledikleri/izlediklerini çeşitli yollarla ifade eder. </w:t>
      </w:r>
    </w:p>
    <w:p w:rsidR="009E78D3" w:rsidRPr="009E3B4A" w:rsidRDefault="009E78D3" w:rsidP="00D2047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Göstergeleri: Dinledikleri/izledikleri ile ilgili sorular sorar.</w:t>
      </w:r>
    </w:p>
    <w:p w:rsidR="009E78D3" w:rsidRPr="009E3B4A" w:rsidRDefault="009E78D3" w:rsidP="00D2047E">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PSİKOMOTOR GELİŞİM</w:t>
      </w:r>
    </w:p>
    <w:p w:rsidR="009E78D3" w:rsidRPr="009E3B4A" w:rsidRDefault="009E78D3" w:rsidP="00D2047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 xml:space="preserve">Kazanım 4: Küçük kas kullanımı gerektiren hareketleri yapar. </w:t>
      </w:r>
    </w:p>
    <w:p w:rsidR="009E78D3" w:rsidRPr="009E3B4A" w:rsidRDefault="009E78D3" w:rsidP="00D2047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Göstergeleri: Çizgileri istenilen nitelikte çizer.</w:t>
      </w:r>
    </w:p>
    <w:p w:rsidR="009E78D3" w:rsidRPr="009E3B4A" w:rsidRDefault="009E78D3" w:rsidP="00D2047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9E78D3" w:rsidRPr="009E3B4A" w:rsidRDefault="009E78D3" w:rsidP="00D2047E">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9E78D3" w:rsidRPr="009E3B4A" w:rsidRDefault="009E78D3" w:rsidP="00B217CE">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9E3B4A">
        <w:rPr>
          <w:rFonts w:ascii="Comic Sans MS" w:hAnsi="Comic Sans MS"/>
          <w:b/>
          <w:sz w:val="20"/>
          <w:szCs w:val="20"/>
        </w:rPr>
        <w:t>ÖĞRENME SÜRECİ</w:t>
      </w:r>
    </w:p>
    <w:p w:rsidR="009E78D3" w:rsidRPr="009E3B4A" w:rsidRDefault="009E78D3" w:rsidP="00D2047E">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9E3B4A">
        <w:rPr>
          <w:rFonts w:ascii="Comic Sans MS" w:hAnsi="Comic Sans MS"/>
          <w:sz w:val="20"/>
          <w:szCs w:val="20"/>
        </w:rPr>
        <w:t>Çocuklara, "Hangi hayvanın neyinden yararlanırız?" sorusu sorulur, farklı hayvanlardan sağlanan besinler hakkında bilgi verilir. Ses efektlerinden de yararlanarak çocuklardan bildikleri hayvan seslerini taklit etmeleri istenir.Hayvan yürüyüşleri taklit edilir.</w:t>
      </w:r>
    </w:p>
    <w:p w:rsidR="009E78D3" w:rsidRPr="009E3B4A" w:rsidRDefault="009E78D3" w:rsidP="00D2047E">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9E3B4A">
        <w:rPr>
          <w:rFonts w:ascii="Comic Sans MS" w:hAnsi="Comic Sans MS"/>
          <w:sz w:val="20"/>
          <w:szCs w:val="20"/>
        </w:rPr>
        <w:t>Masalara geçilir, çalışma sayfaları ve boyalar dağıtılır ‘’Aradaki  5 farkı Bulalım’’ yönergesi öğretmen rehberliğinde yapılır</w:t>
      </w:r>
    </w:p>
    <w:p w:rsidR="009E78D3" w:rsidRPr="009E3B4A" w:rsidRDefault="009E78D3" w:rsidP="00D2047E">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9E78D3" w:rsidRDefault="009E78D3" w:rsidP="0092225D">
      <w:pPr>
        <w:pStyle w:val="NoSpacing"/>
        <w:rPr>
          <w:rFonts w:ascii="Comic Sans MS" w:hAnsi="Comic Sans MS"/>
          <w:b/>
          <w:sz w:val="20"/>
          <w:szCs w:val="20"/>
        </w:rPr>
      </w:pPr>
    </w:p>
    <w:p w:rsidR="009E78D3" w:rsidRDefault="009E78D3" w:rsidP="0092225D">
      <w:pPr>
        <w:pStyle w:val="NoSpacing"/>
        <w:rPr>
          <w:rFonts w:ascii="Comic Sans MS" w:hAnsi="Comic Sans MS"/>
          <w:b/>
          <w:sz w:val="20"/>
          <w:szCs w:val="20"/>
        </w:rPr>
      </w:pPr>
    </w:p>
    <w:p w:rsidR="009E78D3" w:rsidRPr="009E3B4A" w:rsidRDefault="009E78D3" w:rsidP="0092225D">
      <w:pPr>
        <w:pStyle w:val="NoSpacing"/>
        <w:rPr>
          <w:rFonts w:ascii="Comic Sans MS" w:hAnsi="Comic Sans MS"/>
          <w:b/>
          <w:sz w:val="20"/>
          <w:szCs w:val="20"/>
        </w:rPr>
      </w:pPr>
    </w:p>
    <w:p w:rsidR="009E78D3" w:rsidRPr="009E3B4A" w:rsidRDefault="009E78D3" w:rsidP="00D2047E">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9E78D3" w:rsidRPr="009E3B4A" w:rsidRDefault="009E78D3" w:rsidP="00D2047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b/>
          <w:sz w:val="20"/>
          <w:szCs w:val="20"/>
        </w:rPr>
        <w:t>MATERYALLER</w:t>
      </w:r>
      <w:r w:rsidRPr="009E3B4A">
        <w:rPr>
          <w:rFonts w:ascii="Comic Sans MS" w:hAnsi="Comic Sans MS"/>
          <w:sz w:val="20"/>
          <w:szCs w:val="20"/>
        </w:rPr>
        <w:tab/>
      </w:r>
    </w:p>
    <w:p w:rsidR="009E78D3" w:rsidRPr="009E3B4A" w:rsidRDefault="009E78D3" w:rsidP="00D2047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Ses sistemi, çalışma sayfaları.boyalar,</w:t>
      </w:r>
    </w:p>
    <w:p w:rsidR="009E78D3" w:rsidRPr="009E3B4A" w:rsidRDefault="009E78D3" w:rsidP="00D2047E">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E3B4A">
        <w:rPr>
          <w:rFonts w:ascii="Comic Sans MS" w:hAnsi="Comic Sans MS"/>
          <w:b/>
          <w:sz w:val="20"/>
          <w:szCs w:val="20"/>
        </w:rPr>
        <w:t>KAVRAMLAR</w:t>
      </w:r>
    </w:p>
    <w:p w:rsidR="009E78D3" w:rsidRPr="009E3B4A" w:rsidRDefault="009E78D3" w:rsidP="00D2047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fark</w:t>
      </w:r>
    </w:p>
    <w:p w:rsidR="009E78D3" w:rsidRPr="009E3B4A" w:rsidRDefault="009E78D3" w:rsidP="00D2047E">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E3B4A">
        <w:rPr>
          <w:rFonts w:ascii="Comic Sans MS" w:hAnsi="Comic Sans MS"/>
          <w:b/>
          <w:sz w:val="20"/>
          <w:szCs w:val="20"/>
        </w:rPr>
        <w:t>SÖZCÜKLER</w:t>
      </w:r>
      <w:r w:rsidRPr="009E3B4A">
        <w:rPr>
          <w:rFonts w:ascii="Comic Sans MS" w:hAnsi="Comic Sans MS"/>
          <w:b/>
          <w:sz w:val="20"/>
          <w:szCs w:val="20"/>
        </w:rPr>
        <w:tab/>
      </w:r>
    </w:p>
    <w:p w:rsidR="009E78D3" w:rsidRPr="009E3B4A" w:rsidRDefault="009E78D3" w:rsidP="00D2047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hayvansal gıdalar</w:t>
      </w:r>
      <w:r w:rsidRPr="009E3B4A">
        <w:rPr>
          <w:rFonts w:ascii="Comic Sans MS" w:hAnsi="Comic Sans MS"/>
          <w:sz w:val="20"/>
          <w:szCs w:val="20"/>
        </w:rPr>
        <w:tab/>
      </w:r>
    </w:p>
    <w:p w:rsidR="009E78D3" w:rsidRPr="009E3B4A" w:rsidRDefault="009E78D3" w:rsidP="00D2047E">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E3B4A">
        <w:rPr>
          <w:rFonts w:ascii="Comic Sans MS" w:hAnsi="Comic Sans MS"/>
          <w:b/>
          <w:sz w:val="20"/>
          <w:szCs w:val="20"/>
        </w:rPr>
        <w:t>AİLE KATILIMI</w:t>
      </w:r>
    </w:p>
    <w:p w:rsidR="009E78D3" w:rsidRPr="009E3B4A" w:rsidRDefault="009E78D3" w:rsidP="00D2047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Ailelere, "Çocuğunuza pazar ve market alışverişi sırasında gördükleri ürünlerden hangilerinin hayvanlardan elde edildiği sorusunu sorabilirsiniz." önerisi iletilir.</w:t>
      </w:r>
    </w:p>
    <w:p w:rsidR="009E78D3" w:rsidRPr="009E3B4A" w:rsidRDefault="009E78D3" w:rsidP="00D2047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b/>
          <w:sz w:val="20"/>
          <w:szCs w:val="20"/>
        </w:rPr>
        <w:t>UYARLAMA</w:t>
      </w:r>
      <w:r w:rsidRPr="009E3B4A">
        <w:rPr>
          <w:rFonts w:ascii="Comic Sans MS" w:hAnsi="Comic Sans MS"/>
          <w:sz w:val="20"/>
          <w:szCs w:val="20"/>
        </w:rPr>
        <w:tab/>
      </w:r>
    </w:p>
    <w:p w:rsidR="009E78D3" w:rsidRPr="009E3B4A" w:rsidRDefault="009E78D3" w:rsidP="00D2047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9E78D3" w:rsidRPr="009E3B4A" w:rsidRDefault="009E78D3" w:rsidP="00D2047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9E78D3" w:rsidRDefault="009E78D3" w:rsidP="0092225D">
      <w:pPr>
        <w:pStyle w:val="NoSpacing"/>
        <w:rPr>
          <w:rFonts w:ascii="Comic Sans MS" w:hAnsi="Comic Sans MS"/>
          <w:b/>
          <w:sz w:val="20"/>
          <w:szCs w:val="20"/>
        </w:rPr>
      </w:pPr>
    </w:p>
    <w:p w:rsidR="009E78D3" w:rsidRDefault="009E78D3" w:rsidP="0092225D">
      <w:pPr>
        <w:pStyle w:val="NoSpacing"/>
        <w:rPr>
          <w:rFonts w:ascii="Comic Sans MS" w:hAnsi="Comic Sans MS"/>
          <w:b/>
          <w:sz w:val="20"/>
          <w:szCs w:val="20"/>
        </w:rPr>
      </w:pPr>
    </w:p>
    <w:p w:rsidR="009E78D3" w:rsidRPr="009E3B4A" w:rsidRDefault="009E78D3" w:rsidP="0092225D">
      <w:pPr>
        <w:pStyle w:val="NoSpacing"/>
        <w:rPr>
          <w:rFonts w:ascii="Comic Sans MS" w:hAnsi="Comic Sans MS"/>
          <w:b/>
          <w:sz w:val="20"/>
          <w:szCs w:val="20"/>
        </w:rPr>
      </w:pPr>
    </w:p>
    <w:p w:rsidR="009E78D3" w:rsidRPr="009E3B4A" w:rsidRDefault="009E78D3" w:rsidP="00D2047E">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9E78D3" w:rsidRPr="009E3B4A" w:rsidRDefault="009E78D3" w:rsidP="00D2047E">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E3B4A">
        <w:rPr>
          <w:rFonts w:ascii="Comic Sans MS" w:hAnsi="Comic Sans MS"/>
          <w:b/>
          <w:sz w:val="20"/>
          <w:szCs w:val="20"/>
        </w:rPr>
        <w:t>DEĞERLENDİRME</w:t>
      </w:r>
    </w:p>
    <w:p w:rsidR="009E78D3" w:rsidRPr="009E3B4A" w:rsidRDefault="009E78D3" w:rsidP="00D2047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Hangi hayvanın neyinden yararlanırız?</w:t>
      </w:r>
    </w:p>
    <w:p w:rsidR="009E78D3" w:rsidRPr="009E3B4A" w:rsidRDefault="009E78D3" w:rsidP="00D2047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Oyun etkinliğinde hangi hayvanlar vardı?</w:t>
      </w:r>
    </w:p>
    <w:p w:rsidR="009E78D3" w:rsidRPr="009E3B4A" w:rsidRDefault="009E78D3" w:rsidP="00D2047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Eğitim seti 1.sayı/18.sayfa yapılır</w:t>
      </w:r>
    </w:p>
    <w:p w:rsidR="009E78D3" w:rsidRPr="009E3B4A" w:rsidRDefault="009E78D3" w:rsidP="00D2047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9E78D3" w:rsidRPr="009E3B4A" w:rsidSect="00B217CE">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78D3" w:rsidRDefault="009E78D3" w:rsidP="00522782">
      <w:pPr>
        <w:spacing w:after="0" w:line="240" w:lineRule="auto"/>
      </w:pPr>
      <w:r>
        <w:separator/>
      </w:r>
    </w:p>
  </w:endnote>
  <w:endnote w:type="continuationSeparator" w:id="0">
    <w:p w:rsidR="009E78D3" w:rsidRDefault="009E78D3" w:rsidP="0052278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78D3" w:rsidRDefault="009E78D3" w:rsidP="00522782">
      <w:pPr>
        <w:spacing w:after="0" w:line="240" w:lineRule="auto"/>
      </w:pPr>
      <w:r>
        <w:separator/>
      </w:r>
    </w:p>
  </w:footnote>
  <w:footnote w:type="continuationSeparator" w:id="0">
    <w:p w:rsidR="009E78D3" w:rsidRDefault="009E78D3" w:rsidP="0052278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938C5"/>
    <w:multiLevelType w:val="hybridMultilevel"/>
    <w:tmpl w:val="522E2D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4D42BB"/>
    <w:multiLevelType w:val="hybridMultilevel"/>
    <w:tmpl w:val="20F232C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EED56BA"/>
    <w:multiLevelType w:val="hybridMultilevel"/>
    <w:tmpl w:val="C0C621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BF1274F"/>
    <w:multiLevelType w:val="hybridMultilevel"/>
    <w:tmpl w:val="75DAB7A8"/>
    <w:lvl w:ilvl="0" w:tplc="EC947B08">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1C6741FB"/>
    <w:multiLevelType w:val="hybridMultilevel"/>
    <w:tmpl w:val="0F9E9F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C9B645E"/>
    <w:multiLevelType w:val="hybridMultilevel"/>
    <w:tmpl w:val="8A846F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CE13B03"/>
    <w:multiLevelType w:val="hybridMultilevel"/>
    <w:tmpl w:val="63DED5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75476A9"/>
    <w:multiLevelType w:val="hybridMultilevel"/>
    <w:tmpl w:val="0E6E162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61E0229B"/>
    <w:multiLevelType w:val="hybridMultilevel"/>
    <w:tmpl w:val="A2A4DA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6F1A1665"/>
    <w:multiLevelType w:val="hybridMultilevel"/>
    <w:tmpl w:val="8BB65C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77106048"/>
    <w:multiLevelType w:val="hybridMultilevel"/>
    <w:tmpl w:val="DB54D5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7BBC40DC"/>
    <w:multiLevelType w:val="hybridMultilevel"/>
    <w:tmpl w:val="DAAA50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1"/>
  </w:num>
  <w:num w:numId="4">
    <w:abstractNumId w:val="2"/>
  </w:num>
  <w:num w:numId="5">
    <w:abstractNumId w:val="4"/>
  </w:num>
  <w:num w:numId="6">
    <w:abstractNumId w:val="11"/>
  </w:num>
  <w:num w:numId="7">
    <w:abstractNumId w:val="0"/>
  </w:num>
  <w:num w:numId="8">
    <w:abstractNumId w:val="5"/>
  </w:num>
  <w:num w:numId="9">
    <w:abstractNumId w:val="6"/>
  </w:num>
  <w:num w:numId="10">
    <w:abstractNumId w:val="7"/>
  </w:num>
  <w:num w:numId="11">
    <w:abstractNumId w:val="8"/>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1844"/>
    <w:rsid w:val="000B4633"/>
    <w:rsid w:val="00134AAB"/>
    <w:rsid w:val="001630F6"/>
    <w:rsid w:val="00206CE9"/>
    <w:rsid w:val="00212FA1"/>
    <w:rsid w:val="002A3644"/>
    <w:rsid w:val="002B3C67"/>
    <w:rsid w:val="002D03FE"/>
    <w:rsid w:val="002F5952"/>
    <w:rsid w:val="003342B6"/>
    <w:rsid w:val="00357997"/>
    <w:rsid w:val="003B3C8F"/>
    <w:rsid w:val="004227BD"/>
    <w:rsid w:val="005150DB"/>
    <w:rsid w:val="00522782"/>
    <w:rsid w:val="005703CE"/>
    <w:rsid w:val="005C1543"/>
    <w:rsid w:val="00611ED2"/>
    <w:rsid w:val="006445A8"/>
    <w:rsid w:val="00691096"/>
    <w:rsid w:val="006C763E"/>
    <w:rsid w:val="006D0FEF"/>
    <w:rsid w:val="007030F1"/>
    <w:rsid w:val="00724D6A"/>
    <w:rsid w:val="007B6875"/>
    <w:rsid w:val="0086085A"/>
    <w:rsid w:val="008D24D8"/>
    <w:rsid w:val="0092225D"/>
    <w:rsid w:val="009268D4"/>
    <w:rsid w:val="00960FBC"/>
    <w:rsid w:val="009E3B4A"/>
    <w:rsid w:val="009E78D3"/>
    <w:rsid w:val="00A15649"/>
    <w:rsid w:val="00AE7C8B"/>
    <w:rsid w:val="00B07051"/>
    <w:rsid w:val="00B217CE"/>
    <w:rsid w:val="00B47069"/>
    <w:rsid w:val="00B90486"/>
    <w:rsid w:val="00B91B55"/>
    <w:rsid w:val="00BA401D"/>
    <w:rsid w:val="00BC2F1E"/>
    <w:rsid w:val="00C228DD"/>
    <w:rsid w:val="00C41D57"/>
    <w:rsid w:val="00C55225"/>
    <w:rsid w:val="00CF2133"/>
    <w:rsid w:val="00D2047E"/>
    <w:rsid w:val="00D653D0"/>
    <w:rsid w:val="00D8329C"/>
    <w:rsid w:val="00DB4276"/>
    <w:rsid w:val="00E71A1E"/>
    <w:rsid w:val="00E7339D"/>
    <w:rsid w:val="00E9679B"/>
    <w:rsid w:val="00EC667D"/>
    <w:rsid w:val="00EF083C"/>
    <w:rsid w:val="00F1028D"/>
    <w:rsid w:val="00F118A8"/>
    <w:rsid w:val="00F30C9C"/>
    <w:rsid w:val="00F6184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pPr>
      <w:spacing w:after="200" w:line="276" w:lineRule="auto"/>
    </w:pPr>
    <w:rPr>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703CE"/>
    <w:pPr>
      <w:ind w:left="720"/>
      <w:contextualSpacing/>
    </w:pPr>
  </w:style>
  <w:style w:type="paragraph" w:styleId="NoSpacing">
    <w:name w:val="No Spacing"/>
    <w:uiPriority w:val="99"/>
    <w:qFormat/>
    <w:rsid w:val="00E71A1E"/>
    <w:rPr>
      <w:lang w:val="en-US" w:eastAsia="en-US"/>
    </w:rPr>
  </w:style>
  <w:style w:type="paragraph" w:styleId="Header">
    <w:name w:val="header"/>
    <w:basedOn w:val="Normal"/>
    <w:link w:val="HeaderChar"/>
    <w:uiPriority w:val="99"/>
    <w:rsid w:val="00522782"/>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522782"/>
    <w:rPr>
      <w:rFonts w:cs="Times New Roman"/>
      <w:lang w:val="en-US"/>
    </w:rPr>
  </w:style>
  <w:style w:type="paragraph" w:styleId="Footer">
    <w:name w:val="footer"/>
    <w:basedOn w:val="Normal"/>
    <w:link w:val="FooterChar"/>
    <w:uiPriority w:val="99"/>
    <w:rsid w:val="00522782"/>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522782"/>
    <w:rPr>
      <w:rFonts w:cs="Times New Roman"/>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28</TotalTime>
  <Pages>5</Pages>
  <Words>904</Words>
  <Characters>5156</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Dilek DEMIR</dc:creator>
  <cp:keywords/>
  <dc:description/>
  <cp:lastModifiedBy>harun</cp:lastModifiedBy>
  <cp:revision>26</cp:revision>
  <dcterms:created xsi:type="dcterms:W3CDTF">2015-05-10T09:59:00Z</dcterms:created>
  <dcterms:modified xsi:type="dcterms:W3CDTF">2016-08-27T20:31:00Z</dcterms:modified>
</cp:coreProperties>
</file>